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3988FC" w14:textId="137B74D7" w:rsidR="009612D1" w:rsidRDefault="00E654B0" w:rsidP="009612D1">
      <w:pPr>
        <w:spacing w:after="0"/>
        <w:jc w:val="both"/>
      </w:pPr>
      <w:r w:rsidRPr="00E654B0">
        <w:t>Luis Alfredo Gutierrez Garcia</w:t>
      </w:r>
    </w:p>
    <w:p w14:paraId="61E4844B" w14:textId="37CA4CD6" w:rsidR="009C748F" w:rsidRPr="002B5826" w:rsidRDefault="00C42D96" w:rsidP="009612D1">
      <w:pPr>
        <w:spacing w:after="0"/>
        <w:jc w:val="both"/>
      </w:pPr>
      <w:r w:rsidRPr="00C42D96">
        <w:t>Gobernador del Departamento del</w:t>
      </w:r>
      <w:r w:rsidR="00593471">
        <w:t xml:space="preserve"> </w:t>
      </w:r>
      <w:r w:rsidR="00E654B0" w:rsidRPr="00E654B0">
        <w:t>Vaupes</w:t>
      </w:r>
    </w:p>
    <w:p w14:paraId="7C7E88E8" w14:textId="0B2A3DB7" w:rsidR="00913B51" w:rsidRPr="00913B51" w:rsidRDefault="00E654B0" w:rsidP="00913B51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hyperlink r:id="rId12" w:history="1">
        <w:r w:rsidR="00593471" w:rsidRPr="00E654B0">
          <w:rPr>
            <w:rStyle w:val="Hipervnculo"/>
            <w:rFonts w:ascii="Aptos Narrow" w:eastAsia="Times New Roman" w:hAnsi="Aptos Narrow" w:cs="Times New Roman"/>
            <w:lang w:eastAsia="es-CO"/>
          </w:rPr>
          <w:t>gobernador@atlantico.gov.co</w:t>
        </w:r>
      </w:hyperlink>
    </w:p>
    <w:p w14:paraId="56EEC702" w14:textId="0170E33D" w:rsidR="00C42D96" w:rsidRPr="00C42D96" w:rsidRDefault="00C42D96" w:rsidP="00C42D96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2650C86A" w14:textId="77777777" w:rsidR="002679CB" w:rsidRDefault="002679CB" w:rsidP="007852BE">
      <w:pPr>
        <w:jc w:val="both"/>
      </w:pPr>
    </w:p>
    <w:p w14:paraId="24D0CA9F" w14:textId="7C632D5A" w:rsidR="0013336C" w:rsidRDefault="0013336C" w:rsidP="007852BE">
      <w:pPr>
        <w:jc w:val="both"/>
      </w:pPr>
      <w:r>
        <w:t>Respetad</w:t>
      </w:r>
      <w:r w:rsidR="00C42D96">
        <w:t>o</w:t>
      </w:r>
      <w:r>
        <w:t xml:space="preserve"> </w:t>
      </w:r>
      <w:r w:rsidR="00C42D96">
        <w:t>Gobernador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711B060D" w:rsidR="0013336C" w:rsidRDefault="0013336C" w:rsidP="007852BE">
      <w:pPr>
        <w:jc w:val="both"/>
      </w:pPr>
      <w:r>
        <w:t xml:space="preserve">En el marco del Convenio </w:t>
      </w:r>
      <w:r w:rsidR="00E654B0" w:rsidRPr="00E654B0">
        <w:t>CIM-INS-009-2024</w:t>
      </w:r>
      <w:r w:rsidR="00E654B0">
        <w:t xml:space="preserve"> </w:t>
      </w:r>
      <w:r>
        <w:t>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Directora de Investigación en Salud Pública.</w:t>
      </w:r>
    </w:p>
    <w:p w14:paraId="105D8180" w14:textId="594A6D8E" w:rsidR="0013336C" w:rsidRDefault="0013336C" w:rsidP="007852BE">
      <w:pPr>
        <w:jc w:val="both"/>
      </w:pPr>
      <w:r>
        <w:t>Objetivo de la sesión</w:t>
      </w:r>
      <w:r w:rsidR="002679CB">
        <w:t>: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E1900" w14:textId="77777777" w:rsidR="00F1276D" w:rsidRDefault="00F1276D" w:rsidP="009114B7">
      <w:pPr>
        <w:spacing w:after="0" w:line="240" w:lineRule="auto"/>
      </w:pPr>
      <w:r>
        <w:separator/>
      </w:r>
    </w:p>
  </w:endnote>
  <w:endnote w:type="continuationSeparator" w:id="0">
    <w:p w14:paraId="0F5DD1AF" w14:textId="77777777" w:rsidR="00F1276D" w:rsidRDefault="00F1276D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DFD5C" w14:textId="77777777" w:rsidR="00F1276D" w:rsidRDefault="00F1276D" w:rsidP="009114B7">
      <w:pPr>
        <w:spacing w:after="0" w:line="240" w:lineRule="auto"/>
      </w:pPr>
      <w:r>
        <w:separator/>
      </w:r>
    </w:p>
  </w:footnote>
  <w:footnote w:type="continuationSeparator" w:id="0">
    <w:p w14:paraId="4BDA9D0E" w14:textId="77777777" w:rsidR="00F1276D" w:rsidRDefault="00F1276D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679CB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3471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82C87"/>
    <w:rsid w:val="008B02FB"/>
    <w:rsid w:val="008C3B86"/>
    <w:rsid w:val="008D7D65"/>
    <w:rsid w:val="008F398B"/>
    <w:rsid w:val="008F4356"/>
    <w:rsid w:val="009114B7"/>
    <w:rsid w:val="00913581"/>
    <w:rsid w:val="00913B5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12D5"/>
    <w:rsid w:val="009E2945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F0AA6"/>
    <w:rsid w:val="00BF2BA0"/>
    <w:rsid w:val="00C005CB"/>
    <w:rsid w:val="00C0593E"/>
    <w:rsid w:val="00C3026C"/>
    <w:rsid w:val="00C3067E"/>
    <w:rsid w:val="00C33B1B"/>
    <w:rsid w:val="00C37AE9"/>
    <w:rsid w:val="00C42D96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54B0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1276D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cbeltran\Downloads\personal@vaupes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5FEE1C-766C-4E3F-A5CB-022A6361B0FA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3</TotalTime>
  <Pages>2</Pages>
  <Words>244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2026-05-25T15:54:00Z</dcterms:created>
  <dcterms:modified xsi:type="dcterms:W3CDTF">2026-05-25T15:54:00Z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